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670B819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7542B7">
        <w:rPr>
          <w:b/>
          <w:lang w:val="en-GB"/>
        </w:rPr>
        <w:t xml:space="preserve"> 46-G009-26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8A3178" w:rsidRPr="00A83773" w14:paraId="4C2D539F" w14:textId="77777777" w:rsidTr="00041797">
        <w:tc>
          <w:tcPr>
            <w:tcW w:w="4673" w:type="dxa"/>
          </w:tcPr>
          <w:p w14:paraId="41FD461D" w14:textId="77777777" w:rsidR="008A3178" w:rsidRPr="00A83773" w:rsidRDefault="008A3178" w:rsidP="008A3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2C779895" w14:textId="77777777" w:rsidR="008A3178" w:rsidRPr="00A83773" w:rsidRDefault="008A3178" w:rsidP="008A3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03256200" w14:textId="687E38AE" w:rsidR="008A3178" w:rsidRPr="00A83773" w:rsidRDefault="008A3178" w:rsidP="008A3178">
            <w:pPr>
              <w:jc w:val="center"/>
              <w:rPr>
                <w:rFonts w:ascii="Calibri" w:hAnsi="Calibri"/>
                <w:szCs w:val="20"/>
              </w:rPr>
            </w:pPr>
            <w:r w:rsidRPr="008C7547">
              <w:t>1</w:t>
            </w:r>
            <w:r w:rsidR="007542B7">
              <w:t>6</w:t>
            </w:r>
            <w:r w:rsidRPr="008C7547">
              <w:t>-04-26</w:t>
            </w:r>
          </w:p>
        </w:tc>
      </w:tr>
      <w:tr w:rsidR="008A3178" w:rsidRPr="00A83773" w14:paraId="45B2B4FE" w14:textId="77777777" w:rsidTr="00041797">
        <w:tc>
          <w:tcPr>
            <w:tcW w:w="4673" w:type="dxa"/>
          </w:tcPr>
          <w:p w14:paraId="01EDC865" w14:textId="77777777" w:rsidR="008A3178" w:rsidRPr="00A83773" w:rsidRDefault="008A3178" w:rsidP="008A3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1A2D75B4" w14:textId="77777777" w:rsidR="008A3178" w:rsidRPr="00A83773" w:rsidRDefault="008A3178" w:rsidP="008A3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</w:tcPr>
          <w:p w14:paraId="5D0937E8" w14:textId="15680ECB" w:rsidR="008A3178" w:rsidRPr="00A83773" w:rsidRDefault="008A3178" w:rsidP="008A3178">
            <w:pPr>
              <w:jc w:val="center"/>
              <w:rPr>
                <w:rFonts w:ascii="Calibri" w:hAnsi="Calibri"/>
                <w:szCs w:val="20"/>
              </w:rPr>
            </w:pPr>
            <w:r w:rsidRPr="008C7547">
              <w:t>0</w:t>
            </w:r>
            <w:r w:rsidR="007542B7">
              <w:t>4</w:t>
            </w:r>
            <w:r w:rsidRPr="008C7547">
              <w:t>-05-26</w:t>
            </w:r>
          </w:p>
        </w:tc>
      </w:tr>
      <w:tr w:rsidR="008A3178" w:rsidRPr="00A83773" w14:paraId="1FDA9F26" w14:textId="77777777" w:rsidTr="00041797">
        <w:tc>
          <w:tcPr>
            <w:tcW w:w="4673" w:type="dxa"/>
          </w:tcPr>
          <w:p w14:paraId="73D65BD2" w14:textId="77777777" w:rsidR="008A3178" w:rsidRPr="00A83773" w:rsidRDefault="008A3178" w:rsidP="008A3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18D888B" w14:textId="77777777" w:rsidR="008A3178" w:rsidRPr="00A83773" w:rsidRDefault="008A3178" w:rsidP="008A3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2DBBFCB6" w14:textId="7514A9D9" w:rsidR="008A3178" w:rsidRPr="00A83773" w:rsidRDefault="008A3178" w:rsidP="008A3178">
            <w:pPr>
              <w:jc w:val="center"/>
              <w:rPr>
                <w:rFonts w:ascii="Calibri" w:hAnsi="Calibri"/>
                <w:szCs w:val="20"/>
              </w:rPr>
            </w:pPr>
            <w:r w:rsidRPr="008C7547">
              <w:t>0</w:t>
            </w:r>
            <w:r w:rsidR="007542B7">
              <w:t>8</w:t>
            </w:r>
            <w:r w:rsidRPr="008C7547">
              <w:t>-05-26</w:t>
            </w:r>
          </w:p>
        </w:tc>
      </w:tr>
      <w:tr w:rsidR="008A3178" w:rsidRPr="00A83773" w14:paraId="5AFC7FC8" w14:textId="77777777" w:rsidTr="00041797">
        <w:tc>
          <w:tcPr>
            <w:tcW w:w="4673" w:type="dxa"/>
            <w:tcBorders>
              <w:bottom w:val="single" w:sz="12" w:space="0" w:color="auto"/>
            </w:tcBorders>
          </w:tcPr>
          <w:p w14:paraId="2118294B" w14:textId="77777777" w:rsidR="008A3178" w:rsidRPr="00A83773" w:rsidRDefault="008A3178" w:rsidP="008A3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6F4F215" w14:textId="77777777" w:rsidR="008A3178" w:rsidRPr="00A83773" w:rsidRDefault="008A3178" w:rsidP="008A3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</w:tcPr>
          <w:p w14:paraId="6DF7EAED" w14:textId="473F36EE" w:rsidR="008A3178" w:rsidRPr="00A83773" w:rsidRDefault="008A3178" w:rsidP="008A3178">
            <w:pPr>
              <w:jc w:val="center"/>
              <w:rPr>
                <w:rFonts w:ascii="Calibri" w:hAnsi="Calibri"/>
                <w:szCs w:val="20"/>
              </w:rPr>
            </w:pPr>
            <w:r w:rsidRPr="008C7547">
              <w:t>1</w:t>
            </w:r>
            <w:r w:rsidR="007542B7">
              <w:t>1</w:t>
            </w:r>
            <w:r w:rsidRPr="008C7547">
              <w:t>-05-26</w:t>
            </w:r>
          </w:p>
        </w:tc>
      </w:tr>
      <w:tr w:rsidR="008A3178" w:rsidRPr="00A83773" w14:paraId="69FDBD88" w14:textId="77777777" w:rsidTr="00041797">
        <w:tc>
          <w:tcPr>
            <w:tcW w:w="4673" w:type="dxa"/>
          </w:tcPr>
          <w:p w14:paraId="23BEF4E6" w14:textId="77777777" w:rsidR="008A3178" w:rsidRPr="00A83773" w:rsidRDefault="008A3178" w:rsidP="008A3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6FC5DBD7" w14:textId="77777777" w:rsidR="008A3178" w:rsidRPr="00A83773" w:rsidRDefault="008A3178" w:rsidP="008A3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148FC177" w14:textId="4B1DDFE8" w:rsidR="008A3178" w:rsidRPr="00A83773" w:rsidRDefault="008A3178" w:rsidP="008A3178">
            <w:pPr>
              <w:jc w:val="center"/>
              <w:rPr>
                <w:rFonts w:ascii="Calibri" w:hAnsi="Calibri"/>
                <w:szCs w:val="20"/>
              </w:rPr>
            </w:pPr>
            <w:r w:rsidRPr="008C7547">
              <w:t>1</w:t>
            </w:r>
            <w:r w:rsidR="00D72590">
              <w:t>3</w:t>
            </w:r>
            <w:r w:rsidRPr="008C7547">
              <w:t>-05-26</w:t>
            </w:r>
          </w:p>
        </w:tc>
      </w:tr>
      <w:tr w:rsidR="008A3178" w:rsidRPr="00A83773" w14:paraId="7AFFF1F4" w14:textId="77777777" w:rsidTr="00041797">
        <w:tc>
          <w:tcPr>
            <w:tcW w:w="4673" w:type="dxa"/>
          </w:tcPr>
          <w:p w14:paraId="465CF94D" w14:textId="77777777" w:rsidR="008A3178" w:rsidRPr="00A83773" w:rsidRDefault="008A3178" w:rsidP="008A3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77D4D237" w14:textId="77777777" w:rsidR="008A3178" w:rsidRPr="00A83773" w:rsidRDefault="008A3178" w:rsidP="008A3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3A91809E" w14:textId="073C6FF0" w:rsidR="008A3178" w:rsidRPr="00A83773" w:rsidRDefault="00D72590" w:rsidP="008A3178">
            <w:pPr>
              <w:jc w:val="center"/>
              <w:rPr>
                <w:rFonts w:ascii="Calibri" w:hAnsi="Calibri"/>
                <w:szCs w:val="20"/>
              </w:rPr>
            </w:pPr>
            <w:r>
              <w:t>26</w:t>
            </w:r>
            <w:r w:rsidR="008A3178" w:rsidRPr="008C7547">
              <w:t>-05-26</w:t>
            </w:r>
          </w:p>
        </w:tc>
      </w:tr>
      <w:tr w:rsidR="008A3178" w:rsidRPr="00A83773" w14:paraId="4E81A97C" w14:textId="77777777" w:rsidTr="00041797">
        <w:tc>
          <w:tcPr>
            <w:tcW w:w="4673" w:type="dxa"/>
          </w:tcPr>
          <w:p w14:paraId="47F2258F" w14:textId="77777777" w:rsidR="008A3178" w:rsidRPr="00A83773" w:rsidRDefault="008A3178" w:rsidP="008A3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2F97CBF9" w14:textId="77777777" w:rsidR="008A3178" w:rsidRPr="00A83773" w:rsidRDefault="008A3178" w:rsidP="008A3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</w:tcPr>
          <w:p w14:paraId="6D78CDF2" w14:textId="46C6FA43" w:rsidR="008A3178" w:rsidRPr="00A83773" w:rsidRDefault="008A3178" w:rsidP="008A3178">
            <w:pPr>
              <w:jc w:val="center"/>
              <w:rPr>
                <w:rFonts w:ascii="Calibri" w:hAnsi="Calibri"/>
                <w:szCs w:val="20"/>
              </w:rPr>
            </w:pPr>
            <w:r w:rsidRPr="008C7547">
              <w:t>0</w:t>
            </w:r>
            <w:r w:rsidR="00D72590">
              <w:t>4</w:t>
            </w:r>
            <w:r w:rsidRPr="008C7547">
              <w:t>-06-26</w:t>
            </w:r>
          </w:p>
        </w:tc>
      </w:tr>
      <w:tr w:rsidR="008A3178" w:rsidRPr="00A83773" w14:paraId="28C6ABB8" w14:textId="77777777" w:rsidTr="00041797">
        <w:tc>
          <w:tcPr>
            <w:tcW w:w="4673" w:type="dxa"/>
          </w:tcPr>
          <w:p w14:paraId="5F4FDB87" w14:textId="77777777" w:rsidR="008A3178" w:rsidRPr="00A83773" w:rsidRDefault="008A3178" w:rsidP="008A3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15A5AFF3" w14:textId="77777777" w:rsidR="008A3178" w:rsidRPr="00A83773" w:rsidRDefault="008A3178" w:rsidP="008A3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</w:tcPr>
          <w:p w14:paraId="105BB1F5" w14:textId="56C0F79D" w:rsidR="008A3178" w:rsidRPr="00A83773" w:rsidRDefault="008A3178" w:rsidP="008A3178">
            <w:pPr>
              <w:jc w:val="center"/>
              <w:rPr>
                <w:rFonts w:ascii="Calibri" w:hAnsi="Calibri"/>
                <w:szCs w:val="20"/>
              </w:rPr>
            </w:pPr>
            <w:r w:rsidRPr="008C7547">
              <w:t>0</w:t>
            </w:r>
            <w:r w:rsidR="00D72590">
              <w:t>6</w:t>
            </w:r>
            <w:r w:rsidRPr="008C7547">
              <w:t>-06-26</w:t>
            </w:r>
          </w:p>
        </w:tc>
      </w:tr>
      <w:tr w:rsidR="008A3178" w:rsidRPr="00A33618" w14:paraId="029E8230" w14:textId="77777777" w:rsidTr="00041797">
        <w:tc>
          <w:tcPr>
            <w:tcW w:w="4673" w:type="dxa"/>
          </w:tcPr>
          <w:p w14:paraId="68B66FA8" w14:textId="77777777" w:rsidR="008A3178" w:rsidRPr="00A83773" w:rsidRDefault="008A3178" w:rsidP="008A317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39E67A9D" w14:textId="77777777" w:rsidR="008A3178" w:rsidRPr="00690137" w:rsidRDefault="008A3178" w:rsidP="008A317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</w:tcPr>
          <w:p w14:paraId="59FAB92B" w14:textId="3E61E56E" w:rsidR="008A3178" w:rsidRPr="00532E97" w:rsidRDefault="00D72590" w:rsidP="008A3178">
            <w:pPr>
              <w:jc w:val="center"/>
              <w:rPr>
                <w:rFonts w:ascii="Calibri" w:hAnsi="Calibri"/>
                <w:szCs w:val="20"/>
              </w:rPr>
            </w:pPr>
            <w:r>
              <w:t>0</w:t>
            </w:r>
            <w:r w:rsidR="008A3178" w:rsidRPr="008C7547">
              <w:t>7-0</w:t>
            </w:r>
            <w:r>
              <w:t>6</w:t>
            </w:r>
            <w:r w:rsidR="008A3178" w:rsidRPr="008C7547">
              <w:t>-26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449B6" w14:textId="77777777" w:rsidR="004B32E2" w:rsidRDefault="004B32E2">
      <w:r>
        <w:separator/>
      </w:r>
    </w:p>
  </w:endnote>
  <w:endnote w:type="continuationSeparator" w:id="0">
    <w:p w14:paraId="577122D3" w14:textId="77777777" w:rsidR="004B32E2" w:rsidRDefault="004B32E2">
      <w:r>
        <w:continuationSeparator/>
      </w:r>
    </w:p>
  </w:endnote>
  <w:endnote w:type="continuationNotice" w:id="1">
    <w:p w14:paraId="23EA7092" w14:textId="77777777" w:rsidR="004B32E2" w:rsidRDefault="004B32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F3C26" w:rsidRPr="001F3C2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F3C26" w:rsidRPr="001F3C2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3D9A59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542B7">
      <w:rPr>
        <w:noProof/>
      </w:rPr>
      <w:t>2026-04-16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99E82" w14:textId="77777777" w:rsidR="004B32E2" w:rsidRDefault="004B32E2">
      <w:r>
        <w:separator/>
      </w:r>
    </w:p>
  </w:footnote>
  <w:footnote w:type="continuationSeparator" w:id="0">
    <w:p w14:paraId="46BAA0D2" w14:textId="77777777" w:rsidR="004B32E2" w:rsidRDefault="004B32E2">
      <w:r>
        <w:continuationSeparator/>
      </w:r>
    </w:p>
  </w:footnote>
  <w:footnote w:type="continuationNotice" w:id="1">
    <w:p w14:paraId="3EFF2DA9" w14:textId="77777777" w:rsidR="004B32E2" w:rsidRDefault="004B32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063629">
    <w:abstractNumId w:val="1"/>
  </w:num>
  <w:num w:numId="2" w16cid:durableId="982539567">
    <w:abstractNumId w:val="10"/>
  </w:num>
  <w:num w:numId="3" w16cid:durableId="1612662808">
    <w:abstractNumId w:val="11"/>
  </w:num>
  <w:num w:numId="4" w16cid:durableId="1349409017">
    <w:abstractNumId w:val="4"/>
  </w:num>
  <w:num w:numId="5" w16cid:durableId="7610108">
    <w:abstractNumId w:val="3"/>
  </w:num>
  <w:num w:numId="6" w16cid:durableId="1535463167">
    <w:abstractNumId w:val="7"/>
  </w:num>
  <w:num w:numId="7" w16cid:durableId="789587482">
    <w:abstractNumId w:val="5"/>
  </w:num>
  <w:num w:numId="8" w16cid:durableId="974287294">
    <w:abstractNumId w:val="9"/>
  </w:num>
  <w:num w:numId="9" w16cid:durableId="1753309854">
    <w:abstractNumId w:val="0"/>
  </w:num>
  <w:num w:numId="10" w16cid:durableId="149642691">
    <w:abstractNumId w:val="8"/>
  </w:num>
  <w:num w:numId="11" w16cid:durableId="1985235888">
    <w:abstractNumId w:val="2"/>
  </w:num>
  <w:num w:numId="12" w16cid:durableId="152903059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3C26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17EB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32E2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42B7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0FFF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3178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808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2F8D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2590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D6E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FEEA43-61D9-4A32-BB76-6728225249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14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17</cp:revision>
  <cp:lastPrinted>2013-10-18T08:32:00Z</cp:lastPrinted>
  <dcterms:created xsi:type="dcterms:W3CDTF">2020-07-06T12:32:00Z</dcterms:created>
  <dcterms:modified xsi:type="dcterms:W3CDTF">2026-04-15T21:40:00Z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